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925D5" w14:textId="77777777" w:rsidR="00E44FE3" w:rsidRDefault="00E44FE3" w:rsidP="00E44F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YONGE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d.1399-1403)</w:t>
      </w:r>
    </w:p>
    <w:p w14:paraId="552D2FC6" w14:textId="77777777" w:rsidR="00E44FE3" w:rsidRDefault="00E44FE3" w:rsidP="00E44F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18E9F23" w14:textId="77777777" w:rsidR="00E44FE3" w:rsidRDefault="00E44FE3" w:rsidP="00E44FE3">
      <w:pPr>
        <w:rPr>
          <w:rFonts w:ascii="Times New Roman" w:hAnsi="Times New Roman" w:cs="Times New Roman"/>
          <w:sz w:val="24"/>
          <w:szCs w:val="24"/>
        </w:rPr>
      </w:pPr>
    </w:p>
    <w:p w14:paraId="177BE440" w14:textId="77777777" w:rsidR="00E44FE3" w:rsidRDefault="00E44FE3" w:rsidP="00E44FE3">
      <w:pPr>
        <w:rPr>
          <w:rFonts w:ascii="Times New Roman" w:hAnsi="Times New Roman" w:cs="Times New Roman"/>
          <w:sz w:val="24"/>
          <w:szCs w:val="24"/>
        </w:rPr>
      </w:pPr>
    </w:p>
    <w:p w14:paraId="06F01943" w14:textId="77777777" w:rsidR="00E44FE3" w:rsidRDefault="00E44FE3" w:rsidP="00E44FE3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Oct.1399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4405C0AF" w14:textId="77777777" w:rsidR="00E44FE3" w:rsidRDefault="00E44FE3" w:rsidP="00E44FE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p.244)</w:t>
      </w:r>
    </w:p>
    <w:p w14:paraId="2BBDCCE5" w14:textId="77777777" w:rsidR="00E44FE3" w:rsidRDefault="00E44FE3" w:rsidP="00E44FE3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Dec.</w:t>
      </w:r>
      <w:r>
        <w:rPr>
          <w:rFonts w:ascii="Times New Roman" w:hAnsi="Times New Roman" w:cs="Times New Roman"/>
          <w:sz w:val="24"/>
          <w:szCs w:val="24"/>
        </w:rPr>
        <w:tab/>
        <w:t>Probate of her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2B6A466F" w14:textId="77777777" w:rsidR="00E44FE3" w:rsidRDefault="00E44FE3" w:rsidP="00E44FE3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271CD09D" w14:textId="77777777" w:rsidR="00E44FE3" w:rsidRDefault="00E44FE3" w:rsidP="00E44FE3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177BEB08" w14:textId="77777777" w:rsidR="00E44FE3" w:rsidRDefault="00E44FE3" w:rsidP="00E44FE3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September 2021</w:t>
      </w:r>
    </w:p>
    <w:p w14:paraId="35C9F6C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89207" w14:textId="77777777" w:rsidR="00E44FE3" w:rsidRDefault="00E44FE3" w:rsidP="009139A6">
      <w:r>
        <w:separator/>
      </w:r>
    </w:p>
  </w:endnote>
  <w:endnote w:type="continuationSeparator" w:id="0">
    <w:p w14:paraId="7FD74283" w14:textId="77777777" w:rsidR="00E44FE3" w:rsidRDefault="00E44F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B9B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E593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250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C9BFD" w14:textId="77777777" w:rsidR="00E44FE3" w:rsidRDefault="00E44FE3" w:rsidP="009139A6">
      <w:r>
        <w:separator/>
      </w:r>
    </w:p>
  </w:footnote>
  <w:footnote w:type="continuationSeparator" w:id="0">
    <w:p w14:paraId="2196904C" w14:textId="77777777" w:rsidR="00E44FE3" w:rsidRDefault="00E44F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D49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83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152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FE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4FE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DB691"/>
  <w15:chartTrackingRefBased/>
  <w15:docId w15:val="{0012FF6B-C27D-47BA-9BE2-1FA7B1690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FE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2021-11-10T20:07:00Z</dcterms:created>
  <dcterms:modified xsi:type="dcterms:W3CDTF">2021-11-10T20:08:00Z</dcterms:modified>
</cp:coreProperties>
</file>